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nossas congratulações nossos cumprimentos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BB2" w:rsidRDefault="00B47BB2">
      <w:r>
        <w:separator/>
      </w:r>
    </w:p>
  </w:endnote>
  <w:endnote w:type="continuationSeparator" w:id="0">
    <w:p w:rsidR="00B47BB2" w:rsidRDefault="00B4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BB2" w:rsidRDefault="00B47BB2">
      <w:r>
        <w:separator/>
      </w:r>
    </w:p>
  </w:footnote>
  <w:footnote w:type="continuationSeparator" w:id="0">
    <w:p w:rsidR="00B47BB2" w:rsidRDefault="00B47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4980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47BB2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A486A3B-88A3-44CA-A237-12F95D62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65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2</cp:revision>
  <cp:lastPrinted>2014-12-11T13:13:00Z</cp:lastPrinted>
  <dcterms:created xsi:type="dcterms:W3CDTF">2015-09-08T14:02:00Z</dcterms:created>
  <dcterms:modified xsi:type="dcterms:W3CDTF">2015-09-08T14:02:00Z</dcterms:modified>
</cp:coreProperties>
</file>